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B8E77" w14:textId="77777777" w:rsidR="00597558" w:rsidRDefault="00597558" w:rsidP="005975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Gerard JOHNSON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7A541C5" w14:textId="77777777" w:rsidR="00597558" w:rsidRDefault="00597558" w:rsidP="005975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49D91AE7" w14:textId="77777777" w:rsidR="00597558" w:rsidRDefault="00597558" w:rsidP="005975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9DED2" w14:textId="77777777" w:rsidR="00597558" w:rsidRDefault="00597558" w:rsidP="005975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15DC08" w14:textId="77777777" w:rsidR="00597558" w:rsidRDefault="00597558" w:rsidP="00597558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4A6EC28" w14:textId="77777777" w:rsidR="00597558" w:rsidRDefault="00597558" w:rsidP="0059755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2BE9EC9" w14:textId="77777777" w:rsidR="00597558" w:rsidRDefault="00597558" w:rsidP="0059755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5DE605C" w14:textId="77777777" w:rsidR="00597558" w:rsidRDefault="00597558" w:rsidP="005975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236D01" w14:textId="77777777" w:rsidR="00597558" w:rsidRDefault="00597558" w:rsidP="005975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19B96B" w14:textId="77777777" w:rsidR="00597558" w:rsidRDefault="00597558" w:rsidP="005975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72B1DB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5A481" w14:textId="77777777" w:rsidR="00597558" w:rsidRDefault="00597558" w:rsidP="009139A6">
      <w:r>
        <w:separator/>
      </w:r>
    </w:p>
  </w:endnote>
  <w:endnote w:type="continuationSeparator" w:id="0">
    <w:p w14:paraId="0B15E185" w14:textId="77777777" w:rsidR="00597558" w:rsidRDefault="005975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117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8D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FC8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E061" w14:textId="77777777" w:rsidR="00597558" w:rsidRDefault="00597558" w:rsidP="009139A6">
      <w:r>
        <w:separator/>
      </w:r>
    </w:p>
  </w:footnote>
  <w:footnote w:type="continuationSeparator" w:id="0">
    <w:p w14:paraId="676FAC13" w14:textId="77777777" w:rsidR="00597558" w:rsidRDefault="005975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BC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6E6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31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58"/>
    <w:rsid w:val="000666E0"/>
    <w:rsid w:val="002510B7"/>
    <w:rsid w:val="0059755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2DB9E"/>
  <w15:chartTrackingRefBased/>
  <w15:docId w15:val="{9B87D21B-A4B0-48F3-957B-0B5E05C5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2022-03-17T19:55:00Z</dcterms:created>
  <dcterms:modified xsi:type="dcterms:W3CDTF">2022-03-17T19:55:00Z</dcterms:modified>
</cp:coreProperties>
</file>